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286B1" w14:textId="77777777" w:rsidR="00664FB4" w:rsidRDefault="00664FB4" w:rsidP="00664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Reginald BASSET</w:t>
      </w:r>
      <w:r>
        <w:rPr>
          <w:rFonts w:ascii="Times New Roman" w:hAnsi="Times New Roman" w:cs="Times New Roman"/>
        </w:rPr>
        <w:t xml:space="preserve">      (fl.1483)</w:t>
      </w:r>
    </w:p>
    <w:p w14:paraId="5345F75C" w14:textId="77777777" w:rsidR="00664FB4" w:rsidRDefault="00664FB4" w:rsidP="00664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Pulburgh</w:t>
      </w:r>
      <w:proofErr w:type="spellEnd"/>
      <w:r>
        <w:rPr>
          <w:rFonts w:ascii="Times New Roman" w:hAnsi="Times New Roman" w:cs="Times New Roman"/>
        </w:rPr>
        <w:t>, Sussex. Clerk.</w:t>
      </w:r>
    </w:p>
    <w:p w14:paraId="3E2F7411" w14:textId="77777777" w:rsidR="00664FB4" w:rsidRDefault="00664FB4" w:rsidP="00664FB4">
      <w:pPr>
        <w:rPr>
          <w:rFonts w:ascii="Times New Roman" w:hAnsi="Times New Roman" w:cs="Times New Roman"/>
        </w:rPr>
      </w:pPr>
    </w:p>
    <w:p w14:paraId="3D847C61" w14:textId="77777777" w:rsidR="00664FB4" w:rsidRDefault="00664FB4" w:rsidP="00664FB4">
      <w:pPr>
        <w:rPr>
          <w:rFonts w:ascii="Times New Roman" w:hAnsi="Times New Roman" w:cs="Times New Roman"/>
        </w:rPr>
      </w:pPr>
    </w:p>
    <w:p w14:paraId="1EA464AA" w14:textId="77777777" w:rsidR="00664FB4" w:rsidRDefault="00664FB4" w:rsidP="00664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Cowper, clerk(q.v.), brought a plaint of debt against him.</w:t>
      </w:r>
    </w:p>
    <w:p w14:paraId="23B695EA" w14:textId="77777777" w:rsidR="00664FB4" w:rsidRDefault="00664FB4" w:rsidP="00664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EA208C7" w14:textId="77777777" w:rsidR="00664FB4" w:rsidRDefault="00664FB4" w:rsidP="00664FB4">
      <w:pPr>
        <w:rPr>
          <w:rFonts w:ascii="Times New Roman" w:hAnsi="Times New Roman" w:cs="Times New Roman"/>
        </w:rPr>
      </w:pPr>
    </w:p>
    <w:p w14:paraId="19377ACF" w14:textId="77777777" w:rsidR="00664FB4" w:rsidRDefault="00664FB4" w:rsidP="00664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14:paraId="006F19BD" w14:textId="77777777" w:rsidR="00664FB4" w:rsidRDefault="00664FB4" w:rsidP="00664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October 2019</w:t>
      </w:r>
    </w:p>
    <w:p w14:paraId="7EE37523" w14:textId="77777777" w:rsidR="006B2F86" w:rsidRPr="00664FB4" w:rsidRDefault="00664FB4" w:rsidP="00664FB4">
      <w:bookmarkStart w:id="0" w:name="_GoBack"/>
      <w:bookmarkEnd w:id="0"/>
    </w:p>
    <w:sectPr w:rsidR="006B2F86" w:rsidRPr="00664F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414D6" w14:textId="77777777" w:rsidR="00664FB4" w:rsidRDefault="00664FB4" w:rsidP="00E71FC3">
      <w:r>
        <w:separator/>
      </w:r>
    </w:p>
  </w:endnote>
  <w:endnote w:type="continuationSeparator" w:id="0">
    <w:p w14:paraId="1C04AF2A" w14:textId="77777777" w:rsidR="00664FB4" w:rsidRDefault="00664FB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A8EF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1CBAE" w14:textId="77777777" w:rsidR="00664FB4" w:rsidRDefault="00664FB4" w:rsidP="00E71FC3">
      <w:r>
        <w:separator/>
      </w:r>
    </w:p>
  </w:footnote>
  <w:footnote w:type="continuationSeparator" w:id="0">
    <w:p w14:paraId="55F8AC4B" w14:textId="77777777" w:rsidR="00664FB4" w:rsidRDefault="00664FB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FB4"/>
    <w:rsid w:val="001A7C09"/>
    <w:rsid w:val="00577BD5"/>
    <w:rsid w:val="00656CBA"/>
    <w:rsid w:val="00664FB4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0E5E5"/>
  <w15:chartTrackingRefBased/>
  <w15:docId w15:val="{9A491560-A279-4A46-847E-FDBB8838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64FB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2019-10-29T19:20:00Z</dcterms:created>
  <dcterms:modified xsi:type="dcterms:W3CDTF">2019-10-29T19:21:00Z</dcterms:modified>
</cp:coreProperties>
</file>